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E64E7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E64E7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E64E7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E64E7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E64E7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E64E7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E64E7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747995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E64E7B">
        <w:rPr>
          <w:b w:val="0"/>
        </w:rPr>
        <w:t xml:space="preserve"> 11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E64E7B" w:rsidP="00232C8F">
            <w:r>
              <w:t>Педагог-психолог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E64E7B" w:rsidP="00232C8F">
            <w:r>
              <w:t>25484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E64E7B" w:rsidRPr="00E64E7B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E64E7B" w:rsidRPr="00E64E7B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E64E7B" w:rsidRPr="00E64E7B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E64E7B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E64E7B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E64E7B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E64E7B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E64E7B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E64E7B" w:rsidP="0098630F">
            <w:pPr>
              <w:jc w:val="center"/>
            </w:pPr>
            <w:r>
              <w:t>183-650-974 99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747995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747995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E64E7B" w:rsidRPr="00E64E7B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E64E7B" w:rsidRPr="00E64E7B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747995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E018D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E018D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EE018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E018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EE018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EE018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4799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4799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747995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EE018D" w:rsidRPr="00EE018D">
        <w:rPr>
          <w:i/>
          <w:u w:val="single"/>
        </w:rPr>
        <w:t>1. Рекомендации по улучшению условий труда: не требуются</w:t>
      </w:r>
      <w:r w:rsidR="00EE018D" w:rsidRPr="00EE018D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DC7BA5" w:rsidRPr="00DC7BA5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64E7B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64E7B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E64E7B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E64E7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64E7B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64E7B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E64E7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E64E7B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E64E7B" w:rsidRPr="00E64E7B" w:rsidTr="00E64E7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</w:tr>
      <w:tr w:rsidR="00E64E7B" w:rsidRPr="00E64E7B" w:rsidTr="00E64E7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  <w:r w:rsidRPr="00E64E7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  <w:r w:rsidRPr="00E64E7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  <w:r w:rsidRPr="00E64E7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  <w:r w:rsidRPr="00E64E7B">
              <w:rPr>
                <w:vertAlign w:val="superscript"/>
              </w:rPr>
              <w:t>(дата)</w:t>
            </w:r>
          </w:p>
        </w:tc>
      </w:tr>
      <w:tr w:rsidR="00E64E7B" w:rsidRPr="00E64E7B" w:rsidTr="00E64E7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</w:tr>
      <w:tr w:rsidR="00E64E7B" w:rsidRPr="00E64E7B" w:rsidTr="00E64E7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  <w:r w:rsidRPr="00E64E7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  <w:r w:rsidRPr="00E64E7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  <w:r w:rsidRPr="00E64E7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  <w:r w:rsidRPr="00E64E7B">
              <w:rPr>
                <w:vertAlign w:val="superscript"/>
              </w:rPr>
              <w:t>(дата)</w:t>
            </w:r>
          </w:p>
        </w:tc>
      </w:tr>
      <w:tr w:rsidR="00E64E7B" w:rsidRPr="00E64E7B" w:rsidTr="00E64E7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E7B" w:rsidRPr="00E64E7B" w:rsidRDefault="00E64E7B" w:rsidP="004E51DC">
            <w:pPr>
              <w:pStyle w:val="a8"/>
            </w:pPr>
          </w:p>
        </w:tc>
      </w:tr>
      <w:tr w:rsidR="00E64E7B" w:rsidRPr="00E64E7B" w:rsidTr="00E64E7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  <w:r w:rsidRPr="00E64E7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  <w:r w:rsidRPr="00E64E7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  <w:r w:rsidRPr="00E64E7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64E7B" w:rsidRPr="00E64E7B" w:rsidRDefault="00E64E7B" w:rsidP="004E51DC">
            <w:pPr>
              <w:pStyle w:val="a8"/>
              <w:rPr>
                <w:vertAlign w:val="superscript"/>
              </w:rPr>
            </w:pPr>
            <w:r w:rsidRPr="00E64E7B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018D" w:rsidTr="00EE018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018D" w:rsidRDefault="00EE018D" w:rsidP="003C5C39">
            <w:pPr>
              <w:pStyle w:val="a8"/>
            </w:pPr>
            <w:r w:rsidRPr="00EE018D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018D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018D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018D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018D" w:rsidRDefault="00EE018D" w:rsidP="003C5C39">
            <w:pPr>
              <w:pStyle w:val="a8"/>
            </w:pPr>
            <w:r w:rsidRPr="00EE018D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018D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018D" w:rsidRDefault="00DC7BA5" w:rsidP="003C5C39">
            <w:pPr>
              <w:pStyle w:val="a8"/>
            </w:pPr>
            <w:r>
              <w:t>26.11.2020</w:t>
            </w:r>
          </w:p>
        </w:tc>
      </w:tr>
      <w:tr w:rsidR="00EF07A3" w:rsidRPr="00EE018D" w:rsidTr="00EE018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018D" w:rsidRDefault="00EE018D" w:rsidP="003C5C39">
            <w:pPr>
              <w:pStyle w:val="a8"/>
              <w:rPr>
                <w:b/>
                <w:vertAlign w:val="superscript"/>
              </w:rPr>
            </w:pPr>
            <w:r w:rsidRPr="00EE018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018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018D" w:rsidRDefault="00EE018D" w:rsidP="00EF07A3">
            <w:pPr>
              <w:pStyle w:val="a8"/>
              <w:rPr>
                <w:b/>
                <w:vertAlign w:val="superscript"/>
              </w:rPr>
            </w:pPr>
            <w:r w:rsidRPr="00EE018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018D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018D" w:rsidRDefault="00EE018D" w:rsidP="00EF07A3">
            <w:pPr>
              <w:pStyle w:val="a8"/>
              <w:rPr>
                <w:b/>
                <w:vertAlign w:val="superscript"/>
              </w:rPr>
            </w:pPr>
            <w:r w:rsidRPr="00EE018D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EE018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018D" w:rsidRDefault="00EE018D" w:rsidP="00EF07A3">
            <w:pPr>
              <w:pStyle w:val="a8"/>
              <w:rPr>
                <w:vertAlign w:val="superscript"/>
              </w:rPr>
            </w:pPr>
            <w:r w:rsidRPr="00EE018D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E64E7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E64E7B" w:rsidP="004E51DC">
            <w:pPr>
              <w:pStyle w:val="a8"/>
            </w:pPr>
            <w:r>
              <w:t>Петриченко Елена Алексеевна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E64E7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995" w:rsidRDefault="00747995" w:rsidP="0076042D">
      <w:pPr>
        <w:pStyle w:val="a9"/>
      </w:pPr>
      <w:r>
        <w:separator/>
      </w:r>
    </w:p>
  </w:endnote>
  <w:endnote w:type="continuationSeparator" w:id="0">
    <w:p w:rsidR="00747995" w:rsidRDefault="0074799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E64E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DC7BA5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DC7BA5" w:rsidRPr="00DC7BA5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995" w:rsidRDefault="00747995" w:rsidP="0076042D">
      <w:pPr>
        <w:pStyle w:val="a9"/>
      </w:pPr>
      <w:r>
        <w:separator/>
      </w:r>
    </w:p>
  </w:footnote>
  <w:footnote w:type="continuationSeparator" w:id="0">
    <w:p w:rsidR="00747995" w:rsidRDefault="0074799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Педагогическ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548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11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A86153017C324F8CBD5F66413C2AC40E"/>
    <w:docVar w:name="rm_id" w:val="11"/>
    <w:docVar w:name="rm_name" w:val="                                          "/>
    <w:docVar w:name="rm_number" w:val=" 11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747995"/>
    <w:rsid w:val="000024F1"/>
    <w:rsid w:val="00017AE9"/>
    <w:rsid w:val="00025683"/>
    <w:rsid w:val="00046815"/>
    <w:rsid w:val="0005566C"/>
    <w:rsid w:val="000860ED"/>
    <w:rsid w:val="000905BE"/>
    <w:rsid w:val="000B77B5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47995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C7BA5"/>
    <w:rsid w:val="00DD6B1F"/>
    <w:rsid w:val="00E124F4"/>
    <w:rsid w:val="00E36337"/>
    <w:rsid w:val="00E43EDA"/>
    <w:rsid w:val="00E64E7B"/>
    <w:rsid w:val="00EB72AD"/>
    <w:rsid w:val="00EC37A1"/>
    <w:rsid w:val="00EE018D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B06F1DD4-143F-421A-AF5A-443AE0F5F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2020-11-20T08:02:00Z</dcterms:created>
  <dcterms:modified xsi:type="dcterms:W3CDTF">2020-11-27T04:51:00Z</dcterms:modified>
</cp:coreProperties>
</file>